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17DE" w:rsidR="006717DE" w:rsidP="006717DE" w:rsidRDefault="006717DE" w14:paraId="9c9a07c" w14:textId="9c9a07c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717D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6717DE">
        <w:rPr>
          <w:rFonts w:eastAsia="Times New Roman" w:cs="Arial"/>
          <w:bCs/>
          <w:color w:val="7F7F7F" w:themeColor="text1" w:themeTint="80"/>
          <w:szCs w:val="24"/>
          <w:lang w:eastAsia="hr-HR"/>
        </w:rPr>
        <w:t xml:space="preserve">           </w:t>
      </w:r>
    </w:p>
    <w:p w:rsidRPr="006717DE" w:rsidR="006717DE" w:rsidP="006717DE" w:rsidRDefault="006717D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TRGOVAČKI SUD U PAZINU</w:t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6717DE" w:rsidR="006717DE" w:rsidP="006717DE" w:rsidRDefault="006717D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52000 Pazin, Dršćevka 1</w:t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  <w:r w:rsidRPr="006717DE">
        <w:rPr>
          <w:rFonts w:eastAsia="Times New Roman" w:cs="Arial"/>
          <w:bCs/>
          <w:szCs w:val="24"/>
          <w:lang w:eastAsia="hr-HR"/>
        </w:rPr>
        <w:tab/>
      </w:r>
    </w:p>
    <w:p w:rsidRPr="006717DE" w:rsidR="006717DE" w:rsidP="006717DE" w:rsidRDefault="006717DE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 xml:space="preserve">   </w:t>
      </w:r>
      <w:r>
        <w:rPr>
          <w:rFonts w:eastAsia="Times New Roman" w:cs="Arial"/>
          <w:bCs/>
          <w:spacing w:val="8"/>
          <w:szCs w:val="24"/>
          <w:lang w:eastAsia="hr-HR"/>
        </w:rPr>
        <w:t>St-264/2025</w:t>
      </w:r>
      <w:r w:rsidRPr="006717DE">
        <w:rPr>
          <w:rFonts w:eastAsia="Times New Roman" w:cs="Arial"/>
          <w:bCs/>
          <w:spacing w:val="8"/>
          <w:szCs w:val="24"/>
          <w:lang w:eastAsia="hr-HR"/>
        </w:rPr>
        <w:t>-</w:t>
      </w:r>
      <w:r w:rsidR="00352D23">
        <w:rPr>
          <w:rFonts w:eastAsia="Times New Roman" w:cs="Arial"/>
          <w:bCs/>
          <w:spacing w:val="8"/>
          <w:szCs w:val="24"/>
          <w:lang w:eastAsia="hr-HR"/>
        </w:rPr>
        <w:t>43</w:t>
      </w:r>
    </w:p>
    <w:p w:rsidRPr="006717DE" w:rsidR="006717DE" w:rsidP="006717DE" w:rsidRDefault="006717D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Z A P I S N I K</w:t>
      </w: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od 15. prosinca 2025.</w:t>
      </w: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E4C3E">
        <w:rPr>
          <w:rFonts w:cs="Arial"/>
          <w:szCs w:val="24"/>
        </w:rPr>
        <w:t>V.C. DENTAL PROJECT d.o.o. u stečaju, Umag, Ulica Augustina Vivode 22, OIB: 46986916017</w:t>
      </w: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="00C87090" w:rsidP="006717DE" w:rsidRDefault="00C870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OD SUDA PRISUTNI: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C87090" w:rsidP="006717DE" w:rsidRDefault="00C870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DA387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12:40</w:t>
      </w:r>
      <w:r w:rsidRPr="006717DE" w:rsidR="006717DE">
        <w:rPr>
          <w:rFonts w:eastAsia="Times New Roman" w:cs="Arial"/>
          <w:bCs/>
          <w:szCs w:val="24"/>
          <w:lang w:eastAsia="hr-HR"/>
        </w:rPr>
        <w:t xml:space="preserve"> sati.</w:t>
      </w:r>
    </w:p>
    <w:p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C87090" w:rsidP="006717DE" w:rsidRDefault="00C870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Ročište je javno.</w:t>
      </w:r>
    </w:p>
    <w:p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C87090" w:rsidP="006717DE" w:rsidRDefault="00C870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1416D" w:rsidR="00DA387B" w:rsidP="00DA387B" w:rsidRDefault="00DA387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>- stečajni upravitelj Kristijan Mijandrušić, u sudnici</w:t>
      </w:r>
    </w:p>
    <w:p w:rsidRPr="00D1416D" w:rsidR="00DA387B" w:rsidP="00DA387B" w:rsidRDefault="00DA387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 xml:space="preserve">- za vjerovnika Republiku Hrvatsku zastupnik po zakonu Željko Perčinlić, zamjenik u </w:t>
      </w:r>
    </w:p>
    <w:p w:rsidRPr="00D1416D" w:rsidR="00DA387B" w:rsidP="00DA387B" w:rsidRDefault="00DA387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 xml:space="preserve">  ŽDO u Puli, na daljinu</w:t>
      </w:r>
    </w:p>
    <w:p w:rsidRPr="006717DE" w:rsidR="006717DE" w:rsidP="006717DE" w:rsidRDefault="006717D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12. studenog 2025.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ab/>
        <w:t xml:space="preserve">Stečajni upravitelj izlaže izvješće usmeno kao i pisano, </w:t>
      </w:r>
      <w:r w:rsidR="00C87090">
        <w:rPr>
          <w:rFonts w:eastAsia="Times New Roman" w:cs="Arial"/>
          <w:bCs/>
          <w:szCs w:val="24"/>
          <w:lang w:eastAsia="hr-HR"/>
        </w:rPr>
        <w:t xml:space="preserve">ističe da trenutno nema imovine u stečajnoj masi koja bi se mogla unovčiti i iz koje bi se mogli namiriti troškovi stečajnog postupka. </w:t>
      </w:r>
      <w:r w:rsidRPr="006717DE">
        <w:rPr>
          <w:rFonts w:eastAsia="Times New Roman" w:cs="Arial"/>
          <w:bCs/>
          <w:szCs w:val="24"/>
          <w:lang w:eastAsia="hr-HR"/>
        </w:rPr>
        <w:t>Ustraje kod prijedloga za obustavu i zaključenje stečajnog postupka.</w:t>
      </w:r>
    </w:p>
    <w:p w:rsidR="00C87090" w:rsidP="006717DE" w:rsidRDefault="00C870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C87090" w:rsidP="006717DE" w:rsidRDefault="00C870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je vjerovnik Republika Hrvatska suglasna s prijedlogom za obustavu i zaključenje stečajnog postupka iz razloga koje je naveo stečajni upravitelj.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R j e š e nj e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>Odluka će biti dostavljena u pisanom obliku.</w:t>
      </w:r>
    </w:p>
    <w:p w:rsidRPr="006717DE" w:rsidR="006717DE" w:rsidP="006717DE" w:rsidRDefault="006717D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ED7D31" w:themeColor="accent2"/>
          <w:szCs w:val="24"/>
          <w:lang w:eastAsia="hr-HR"/>
        </w:rPr>
      </w:pPr>
    </w:p>
    <w:p w:rsidRPr="00CE7D29" w:rsidR="00C87090" w:rsidP="00C87090" w:rsidRDefault="00C8709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CE7D29">
        <w:rPr>
          <w:rFonts w:eastAsia="Times New Roman" w:cs="Arial"/>
          <w:szCs w:val="24"/>
          <w:lang w:eastAsia="hr-HR"/>
        </w:rPr>
        <w:tab/>
        <w:t xml:space="preserve">S obzirom da se ročište održava i na daljinu, prisutan na daljinu potvrđuje da je tijek sastava zapisnika pratio putem zvučnika i putem ekrana na svojem računalu te </w:t>
      </w:r>
      <w:r w:rsidRPr="00CE7D29">
        <w:rPr>
          <w:rFonts w:eastAsia="Times New Roman" w:cs="Arial"/>
          <w:szCs w:val="24"/>
          <w:lang w:eastAsia="hr-HR"/>
        </w:rPr>
        <w:lastRenderedPageBreak/>
        <w:t>da nema prigovora na sastav zapisnika koji neće potpisivati a objaviti će se na e-Oglasnoj ploči suda.</w:t>
      </w:r>
    </w:p>
    <w:p w:rsidR="006717DE" w:rsidP="006717DE" w:rsidRDefault="006717D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C87090" w:rsidP="006717DE" w:rsidRDefault="00C8709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7DE" w:rsidR="008B40C2" w:rsidP="006717DE" w:rsidRDefault="008B40C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 xml:space="preserve">  Dovršeno u </w:t>
      </w:r>
      <w:r w:rsidR="00C87090">
        <w:rPr>
          <w:rFonts w:eastAsia="Times New Roman" w:cs="Arial"/>
          <w:bCs/>
          <w:szCs w:val="24"/>
          <w:lang w:eastAsia="hr-HR"/>
        </w:rPr>
        <w:t>12</w:t>
      </w:r>
      <w:r w:rsidRPr="006717DE">
        <w:rPr>
          <w:rFonts w:eastAsia="Times New Roman" w:cs="Arial"/>
          <w:bCs/>
          <w:szCs w:val="24"/>
          <w:lang w:eastAsia="hr-HR"/>
        </w:rPr>
        <w:t>:</w:t>
      </w:r>
      <w:r w:rsidR="00C87090">
        <w:rPr>
          <w:rFonts w:eastAsia="Times New Roman" w:cs="Arial"/>
          <w:bCs/>
          <w:szCs w:val="24"/>
          <w:lang w:eastAsia="hr-HR"/>
        </w:rPr>
        <w:t>45</w:t>
      </w:r>
      <w:r w:rsidRPr="006717DE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8B40C2" w:rsidP="006717DE" w:rsidRDefault="008B40C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 xml:space="preserve">    Sutkinja            </w:t>
      </w:r>
      <w:r w:rsidRPr="006717DE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6717DE">
        <w:rPr>
          <w:rFonts w:eastAsia="Times New Roman" w:cs="Arial"/>
          <w:bCs/>
          <w:szCs w:val="24"/>
          <w:lang w:eastAsia="hr-HR"/>
        </w:rPr>
        <w:tab/>
        <w:t xml:space="preserve">            Vjerovnici</w:t>
      </w:r>
      <w:r w:rsidRPr="006717DE">
        <w:rPr>
          <w:rFonts w:eastAsia="Times New Roman" w:cs="Arial"/>
          <w:bCs/>
          <w:szCs w:val="24"/>
          <w:lang w:eastAsia="hr-HR"/>
        </w:rPr>
        <w:tab/>
        <w:t xml:space="preserve">      </w:t>
      </w:r>
      <w:r w:rsidRPr="006717DE">
        <w:rPr>
          <w:rFonts w:eastAsia="Times New Roman" w:cs="Arial"/>
          <w:bCs/>
          <w:szCs w:val="24"/>
          <w:lang w:eastAsia="hr-HR"/>
        </w:rPr>
        <w:tab/>
        <w:t>Stečajni upravitelj</w:t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tabs>
          <w:tab w:val="left" w:pos="7275"/>
        </w:tabs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7DE">
        <w:rPr>
          <w:rFonts w:eastAsia="Times New Roman" w:cs="Arial"/>
          <w:bCs/>
          <w:szCs w:val="24"/>
          <w:lang w:eastAsia="hr-HR"/>
        </w:rPr>
        <w:tab/>
      </w: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7DE" w:rsidR="006717DE" w:rsidP="006717DE" w:rsidRDefault="006717D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17DE" w:rsidP="006717DE" w:rsidRDefault="006717DE">
      <w:pPr>
        <w:spacing w:after="0" w:line="240" w:lineRule="auto"/>
      </w:pPr>
      <w:r>
        <w:separator/>
      </w:r>
    </w:p>
  </w:endnote>
  <w:endnote w:type="continuationSeparator" w:id="0">
    <w:p w:rsidR="006717DE" w:rsidP="006717DE" w:rsidRDefault="0067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17DE" w:rsidP="006717DE" w:rsidRDefault="006717DE">
      <w:pPr>
        <w:spacing w:after="0" w:line="240" w:lineRule="auto"/>
      </w:pPr>
      <w:r>
        <w:separator/>
      </w:r>
    </w:p>
  </w:footnote>
  <w:footnote w:type="continuationSeparator" w:id="0">
    <w:p w:rsidR="006717DE" w:rsidP="006717DE" w:rsidRDefault="0067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6717D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9847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787B" w:rsidR="0037515D" w:rsidP="00E72846" w:rsidRDefault="006717DE">
    <w:pPr>
      <w:pStyle w:val="Zaglavlje"/>
      <w:framePr w:wrap="around" w:hAnchor="margin" w:vAnchor="text" w:xAlign="center" w:y="1"/>
      <w:rPr>
        <w:rStyle w:val="Brojstranice"/>
      </w:rPr>
    </w:pPr>
    <w:r w:rsidRPr="005C787B">
      <w:rPr>
        <w:rStyle w:val="Brojstranice"/>
      </w:rPr>
      <w:fldChar w:fldCharType="begin"/>
    </w:r>
    <w:r w:rsidRPr="005C787B">
      <w:rPr>
        <w:rStyle w:val="Brojstranice"/>
      </w:rPr>
      <w:instrText xml:space="preserve">PAGE  </w:instrText>
    </w:r>
    <w:r w:rsidRPr="005C787B">
      <w:rPr>
        <w:rStyle w:val="Brojstranice"/>
      </w:rPr>
      <w:fldChar w:fldCharType="separate"/>
    </w:r>
    <w:r w:rsidR="009847A0">
      <w:rPr>
        <w:rStyle w:val="Brojstranice"/>
        <w:noProof/>
      </w:rPr>
      <w:t>2</w:t>
    </w:r>
    <w:r w:rsidRPr="005C787B">
      <w:rPr>
        <w:rStyle w:val="Brojstranice"/>
      </w:rPr>
      <w:fldChar w:fldCharType="end"/>
    </w:r>
  </w:p>
  <w:p w:rsidRPr="005C787B" w:rsidR="0037515D" w:rsidP="00FC6086" w:rsidRDefault="006717DE">
    <w:pPr>
      <w:ind w:left="1416"/>
      <w:jc w:val="right"/>
    </w:pPr>
    <w:r w:rsidRPr="00FC6086">
      <w:tab/>
    </w:r>
    <w:r w:rsidRPr="00FC6086">
      <w:tab/>
      <w:t xml:space="preserve">                                                                                                  </w:t>
    </w:r>
    <w:r>
      <w:rPr>
        <w:rFonts w:eastAsia="Times New Roman" w:cs="Arial"/>
        <w:bCs/>
        <w:spacing w:val="8"/>
        <w:szCs w:val="24"/>
        <w:lang w:eastAsia="hr-HR"/>
      </w:rPr>
      <w:t>St-264/2025</w:t>
    </w:r>
    <w:r w:rsidRPr="006717DE">
      <w:rPr>
        <w:rFonts w:eastAsia="Times New Roman" w:cs="Arial"/>
        <w:bCs/>
        <w:spacing w:val="8"/>
        <w:szCs w:val="24"/>
        <w:lang w:eastAsia="hr-HR"/>
      </w:rPr>
      <w:t>-</w:t>
    </w:r>
    <w:r w:rsidR="00352D23">
      <w:rPr>
        <w:rFonts w:eastAsia="Times New Roman" w:cs="Arial"/>
        <w:bCs/>
        <w:spacing w:val="8"/>
        <w:szCs w:val="24"/>
        <w:lang w:eastAsia="hr-HR"/>
      </w:rPr>
      <w:t>43</w:t>
    </w:r>
  </w:p>
  <w:p w:rsidR="00747C40" w:rsidRDefault="009847A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7DE"/>
    <w:rsid w:val="001615C6"/>
    <w:rsid w:val="002410FA"/>
    <w:rsid w:val="00352D23"/>
    <w:rsid w:val="005A0EC7"/>
    <w:rsid w:val="006717DE"/>
    <w:rsid w:val="008B40C2"/>
    <w:rsid w:val="009847A0"/>
    <w:rsid w:val="00C87090"/>
    <w:rsid w:val="00DA387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099E841-A7AE-4584-AE9F-7C8FBEF64E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17D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717DE"/>
  </w:style>
  <w:style w:type="character" w:styleId="Brojstranice">
    <w:name w:val="page number"/>
    <w:basedOn w:val="Zadanifontodlomka"/>
    <w:rsid w:val="006717DE"/>
  </w:style>
  <w:style w:type="paragraph" w:styleId="Podnoje">
    <w:name w:val="footer"/>
    <w:basedOn w:val="Normal"/>
    <w:link w:val="PodnojeChar"/>
    <w:uiPriority w:val="99"/>
    <w:unhideWhenUsed/>
    <w:rsid w:val="006717D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717DE"/>
  </w:style>
  <w:style w:type="character" w:styleId="Tekstrezerviranogmjesta">
    <w:name w:val="Placeholder Text"/>
    <w:basedOn w:val="Zadanifontodlomka"/>
    <w:uiPriority w:val="99"/>
    <w:semiHidden/>
    <w:rsid w:val="009847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47A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847A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847A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847A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2025.</izvorni_sadrzaj>
    <derivirana_varijabla naziv="DomainObject.StvarniPocetakDatum_1">15. prosinca 2025.</derivirana_varijabla>
  </DomainObject.StvarniPocetakDatum>
  <DomainObject.StvarniZavrsetakDatum>
    <izvorni_sadrzaj>15. prosinca 2025.</izvorni_sadrzaj>
    <derivirana_varijabla naziv="DomainObject.StvarniZavrsetakDatum_1">15. prosinca 2025.</derivirana_varijabla>
  </DomainObject.StvarniZavrsetakDatum>
  <DomainObject.PlaniraniZavrsetakDatum>
    <izvorni_sadrzaj>15. prosinca 2025.</izvorni_sadrzaj>
    <derivirana_varijabla naziv="DomainObject.PlaniraniZavrsetakDatum_1">15. prosinca 2025.</derivirana_varijabla>
  </DomainObject.PlaniraniZavrsetakDatum>
  <DomainObject.PlaniraniPocetakDatum>
    <izvorni_sadrzaj>15. prosinca 2025.</izvorni_sadrzaj>
    <derivirana_varijabla naziv="DomainObject.PlaniraniPocetakDatum_1">15. prosinca 2025.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12:55</izvorni_sadrzaj>
    <derivirana_varijabla naziv="DomainObject.PlaniraniZavrsetakVrijeme_1">12:55</derivirana_varijabla>
  </DomainObject.PlaniraniZavrsetakVrijeme>
  <DomainObject.PlaniraniPocetakVrijeme>
    <izvorni_sadrzaj>12:50</izvorni_sadrzaj>
    <derivirana_varijabla naziv="DomainObject.PlaniraniPocetakVrijeme_1">12:50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2025.</izvorni_sadrzaj>
    <derivirana_varijabla naziv="DomainObject.Zapisnik.DatumKreiranja_1">15.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St-264/2025-43</izvorni_sadrzaj>
    <derivirana_varijabla naziv="DomainObject.Zapisnik.Oznaka_1">St-264/2025-43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10. srpnja 2025.</izvorni_sadrzaj>
    <derivirana_varijabla naziv="DomainObject.Predmet.DatumOsnivanja_1">10.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St-264/2025</izvorni_sadrzaj>
    <derivirana_varijabla naziv="DomainObject.Predmet.OznakaBroj_1">St-264/2025</derivirana_varijabla>
  </DomainObject.Predmet.OznakaBroj>
  <DomainObject.Predmet.OznakaBrojOptuznogAkta>
    <izvorni_sadrzaj>04-06-25-2787</izvorni_sadrzaj>
    <derivirana_varijabla naziv="DomainObject.Predmet.OznakaBrojOptuznogAkta_1">04-06-25-2787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V.C. DENTAL PROJECT d.o.o., UMAG</izvorni_sadrzaj>
    <derivirana_varijabla naziv="DomainObject.Predmet.ProtustrankaFormated_1">  V.C. DENTAL PROJECT d.o.o., UMAG</derivirana_varijabla>
  </DomainObject.Predmet.ProtustrankaFormated>
  <DomainObject.Predmet.ProtustrankaFormatedOIB>
    <izvorni_sadrzaj>  V.C. DENTAL PROJECT d.o.o., UMAG, OIB 46986916017</izvorni_sadrzaj>
    <derivirana_varijabla naziv="DomainObject.Predmet.ProtustrankaFormatedOIB_1">  V.C. DENTAL PROJECT d.o.o., UMAG, OIB 46986916017</derivirana_varijabla>
  </DomainObject.Predmet.ProtustrankaFormatedOIB>
  <DomainObject.Predmet.ProtustrankaFormatedWithAdress>
    <izvorni_sadrzaj> V.C. DENTAL PROJECT d.o.o., UMAG, Ulica Augustina Vivode - Via Augustin Vivoda 22, 52470 Umag</izvorni_sadrzaj>
    <derivirana_varijabla naziv="DomainObject.Predmet.ProtustrankaFormatedWithAdress_1"> V.C. DENTAL PROJECT d.o.o., UMAG, Ulica Augustina Vivode - Via Augustin Vivoda 22, 52470 Umag</derivirana_varijabla>
  </DomainObject.Predmet.ProtustrankaFormatedWithAdress>
  <DomainObject.Predmet.ProtustrankaFormatedWithAdressOIB>
    <izvorni_sadrzaj> V.C. DENTAL PROJECT d.o.o., UMAG, OIB 46986916017, Ulica Augustina Vivode - Via Augustin Vivoda 22, 52470 Umag</izvorni_sadrzaj>
    <derivirana_varijabla naziv="DomainObject.Predmet.ProtustrankaFormatedWithAdressOIB_1"> V.C. DENTAL PROJECT d.o.o., UMAG, OIB 46986916017, Ulica Augustina Vivode - Via Augustin Vivoda 22, 52470 Umag</derivirana_varijabla>
  </DomainObject.Predmet.ProtustrankaFormatedWithAdressOIB>
  <DomainObject.Predmet.ProtustrankaWithAdress>
    <izvorni_sadrzaj>V.C. DENTAL PROJECT d.o.o., UMAG Ulica Augustina Vivode - Via Augustin Vivoda 22, 52470 Umag</izvorni_sadrzaj>
    <derivirana_varijabla naziv="DomainObject.Predmet.ProtustrankaWithAdress_1">V.C. DENTAL PROJECT d.o.o., UMAG Ulica Augustina Vivode - Via Augustin Vivoda 22, 52470 Umag</derivirana_varijabla>
  </DomainObject.Predmet.ProtustrankaWithAdress>
  <DomainObject.Predmet.ProtustrankaWithAdressOIB>
    <izvorni_sadrzaj>V.C. DENTAL PROJECT d.o.o., UMAG, OIB 46986916017, Ulica Augustina Vivode - Via Augustin Vivoda 22, 52470 Umag</izvorni_sadrzaj>
    <derivirana_varijabla naziv="DomainObject.Predmet.ProtustrankaWithAdressOIB_1">V.C. DENTAL PROJECT d.o.o., UMAG, OIB 46986916017, Ulica Augustina Vivode - Via Augustin Vivoda 22, 52470 Umag</derivirana_varijabla>
  </DomainObject.Predmet.ProtustrankaWithAdressOIB>
  <DomainObject.Predmet.ProtustrankaNazivFormated>
    <izvorni_sadrzaj>V.C. DENTAL PROJECT d.o.o., UMAG</izvorni_sadrzaj>
    <derivirana_varijabla naziv="DomainObject.Predmet.ProtustrankaNazivFormated_1">V.C. DENTAL PROJECT d.o.o., UMAG</derivirana_varijabla>
  </DomainObject.Predmet.ProtustrankaNazivFormated>
  <DomainObject.Predmet.ProtustrankaNazivFormatedOIB>
    <izvorni_sadrzaj>V.C. DENTAL PROJECT d.o.o., UMAG, OIB 46986916017</izvorni_sadrzaj>
    <derivirana_varijabla naziv="DomainObject.Predmet.ProtustrankaNazivFormatedOIB_1">V.C. DENTAL PROJECT d.o.o., UMAG, OIB 46986916017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1990.94</izvorni_sadrzaj>
    <derivirana_varijabla naziv="DomainObject.Predmet.TrenutnaVrijednost_1">1990.94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V.C. DENTAL PROJECT d.o.o., UMAG</item>
    </izvorni_sadrzaj>
    <derivirana_varijabla naziv="DomainObject.Predmet.ProtuStrankaListFormated_1">
      <item>V.C. DENTAL PROJECT d.o.o., UMAG</item>
    </derivirana_varijabla>
  </DomainObject.Predmet.ProtuStrankaListFormated>
  <DomainObject.Predmet.ProtuStrankaListFormatedOIB>
    <izvorni_sadrzaj>
      <item>V.C. DENTAL PROJECT d.o.o., UMAG, OIB 46986916017</item>
    </izvorni_sadrzaj>
    <derivirana_varijabla naziv="DomainObject.Predmet.ProtuStrankaListFormatedOIB_1">
      <item>V.C. DENTAL PROJECT d.o.o., UMAG, OIB 46986916017</item>
    </derivirana_varijabla>
  </DomainObject.Predmet.ProtuStrankaListFormatedOIB>
  <DomainObject.Predmet.ProtuStrankaListFormatedWithAdress>
    <izvorni_sadrzaj>
      <item>V.C. DENTAL PROJECT d.o.o., UMAG, Ulica Augustina Vivode - Via Augustin Vivoda 22, 52470 Umag</item>
    </izvorni_sadrzaj>
    <derivirana_varijabla naziv="DomainObject.Predmet.ProtuStrankaListFormatedWithAdress_1">
      <item>V.C. DENTAL PROJECT d.o.o., UMAG, Ulica Augustina Vivode - Via Augustin Vivoda 22, 52470 Umag</item>
    </derivirana_varijabla>
  </DomainObject.Predmet.ProtuStrankaListFormatedWithAdress>
  <DomainObject.Predmet.ProtuStrankaListFormatedWithAdressOIB>
    <izvorni_sadrzaj>
      <item>V.C. DENTAL PROJECT d.o.o., UMAG, OIB 46986916017, Ulica Augustina Vivode - Via Augustin Vivoda 22, 52470 Umag</item>
    </izvorni_sadrzaj>
    <derivirana_varijabla naziv="DomainObject.Predmet.ProtuStrankaListFormatedWithAdressOIB_1">
      <item>V.C. DENTAL PROJECT d.o.o., UMAG, OIB 46986916017, Ulica Augustina Vivode - Via Augustin Vivoda 22, 52470 Umag</item>
    </derivirana_varijabla>
  </DomainObject.Predmet.ProtuStrankaListFormatedWithAdressOIB>
  <DomainObject.Predmet.ProtuStrankaListNazivFormated>
    <izvorni_sadrzaj>
      <item>V.C. DENTAL PROJECT d.o.o., UMAG</item>
    </izvorni_sadrzaj>
    <derivirana_varijabla naziv="DomainObject.Predmet.ProtuStrankaListNazivFormated_1">
      <item>V.C. DENTAL PROJECT d.o.o., UMAG</item>
    </derivirana_varijabla>
  </DomainObject.Predmet.ProtuStrankaListNazivFormated>
  <DomainObject.Predmet.ProtuStrankaListNazivFormatedOIB>
    <izvorni_sadrzaj>
      <item>V.C. DENTAL PROJECT d.o.o., UMAG, OIB 46986916017</item>
    </izvorni_sadrzaj>
    <derivirana_varijabla naziv="DomainObject.Predmet.ProtuStrankaListNazivFormatedOIB_1">
      <item>V.C. DENTAL PROJECT d.o.o., UMAG, OIB 46986916017</item>
    </derivirana_varijabla>
  </DomainObject.Predmet.ProtuStrankaListNazivFormatedOIB>
  <DomainObject.Predmet.OstaliListFormated>
    <izvorni_sadrzaj>
      <item>Valerio Cireddu</item>
    </izvorni_sadrzaj>
    <derivirana_varijabla naziv="DomainObject.Predmet.OstaliListFormated_1">
      <item>Valerio Cireddu</item>
    </derivirana_varijabla>
  </DomainObject.Predmet.OstaliListFormated>
  <DomainObject.Predmet.OstaliListFormatedOIB>
    <izvorni_sadrzaj>
      <item>Valerio Cireddu, OIB 67108868158</item>
    </izvorni_sadrzaj>
    <derivirana_varijabla naziv="DomainObject.Predmet.OstaliListFormatedOIB_1">
      <item>Valerio Cireddu, OIB 67108868158</item>
    </derivirana_varijabla>
  </DomainObject.Predmet.OstaliListFormatedOIB>
  <DomainObject.Predmet.OstaliListFormatedWithAdress>
    <izvorni_sadrzaj>
      <item>Valerio Cireddu, Ulica Ernesta Fumisa 18, 52470 Umag</item>
    </izvorni_sadrzaj>
    <derivirana_varijabla naziv="DomainObject.Predmet.OstaliListFormatedWithAdress_1">
      <item>Valerio Cireddu, Ulica Ernesta Fumisa 18, 52470 Umag</item>
    </derivirana_varijabla>
  </DomainObject.Predmet.OstaliListFormatedWithAdress>
  <DomainObject.Predmet.OstaliListFormatedWithAdressOIB>
    <izvorni_sadrzaj>
      <item>Valerio Cireddu, OIB 67108868158, Ulica Ernesta Fumisa 18, 52470 Umag</item>
    </izvorni_sadrzaj>
    <derivirana_varijabla naziv="DomainObject.Predmet.OstaliListFormatedWithAdressOIB_1">
      <item>Valerio Cireddu, OIB 67108868158, Ulica Ernesta Fumisa 18, 52470 Umag</item>
    </derivirana_varijabla>
  </DomainObject.Predmet.OstaliListFormatedWithAdressOIB>
  <DomainObject.Predmet.OstaliListNazivFormated>
    <izvorni_sadrzaj>
      <item>Valerio Cireddu</item>
    </izvorni_sadrzaj>
    <derivirana_varijabla naziv="DomainObject.Predmet.OstaliListNazivFormated_1">
      <item>Valerio Cireddu</item>
    </derivirana_varijabla>
  </DomainObject.Predmet.OstaliListNazivFormated>
  <DomainObject.Predmet.OstaliListNazivFormatedOIB>
    <izvorni_sadrzaj>
      <item>Valerio Cireddu, OIB 67108868158</item>
    </izvorni_sadrzaj>
    <derivirana_varijabla naziv="DomainObject.Predmet.OstaliListNazivFormatedOIB_1">
      <item>Valerio Cireddu, OIB 67108868158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2025.</izvorni_sadrzaj>
    <derivirana_varijabla naziv="DomainObject.Datum_1">15. prosinca 2025.</derivirana_varijabla>
  </DomainObject.Datum>
  <DomainObject.PoslovniBrojDokumenta>
    <izvorni_sadrzaj>St-264/2025-43</izvorni_sadrzaj>
    <derivirana_varijabla naziv="DomainObject.PoslovniBrojDokumenta_1">St-264/2025-43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V.C. DENTAL PROJECT d.o.o., UMAG</izvorni_sadrzaj>
    <derivirana_varijabla naziv="DomainObject.Predmet.ProtustrankaIDrugi_1">V.C. DENTAL PROJECT 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V.C. DENTAL PROJECT d.o.o., UMAG, OIB 46986916017, Ulica Augustina Vivode - Via Augustin Vivoda 22, 52470 Umag</izvorni_sadrzaj>
    <derivirana_varijabla naziv="DomainObject.Predmet.ProtustrankaIDrugiAdressOIB_1">V.C. DENTAL PROJECT d.o.o., UMAG, OIB 46986916017, Ulica Augustina Vivode - Via Augustin Vivoda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V.C. DENTAL PROJECT d.o.o., UMAG</item>
      <item>Financijska agencija (FINA)</item>
      <item>ERSTE&amp;STEIERMÄRKISCHE BANKA dioničko društvo</item>
      <item>Valerio Cireddu</item>
    </izvorni_sadrzaj>
    <derivirana_varijabla naziv="DomainObject.Predmet.SudioniciListNaziv_1">
      <item>V.C. DENTAL PROJECT d.o.o., UMAG</item>
      <item>Financijska agencija (FINA)</item>
      <item>ERSTE&amp;STEIERMÄRKISCHE BANKA dioničko društvo</item>
      <item>Valerio Cireddu</item>
    </derivirana_varijabla>
  </DomainObject.Predmet.SudioniciListNaziv>
  <DomainObject.Predmet.SudioniciListAdressOIB>
    <izvorni_sadrzaj>
      <item>V.C. DENTAL PROJECT d.o.o., UMAG, OIB 46986916017, Ulica Augustina Vivode - Via Augustin Vivoda 22,52470 Umag</item>
      <item>Financijska agencija (FINA), OIB 85821130368, GIARDINI 5,52100 Pula</item>
      <item>ERSTE&amp;STEIERMÄRKISCHE BANKA dioničko društvo, OIB 23057039320, Jadranski trg 3a,51000 Rijeka</item>
      <item>Valerio Cireddu, OIB 67108868158, Ulica Ernesta Fumisa 18,52470 Umag</item>
    </izvorni_sadrzaj>
    <derivirana_varijabla naziv="DomainObject.Predmet.SudioniciListAdressOIB_1">
      <item>V.C. DENTAL PROJECT d.o.o., UMAG, OIB 46986916017, Ulica Augustina Vivode - Via Augustin Vivoda 22,52470 Umag</item>
      <item>Financijska agencija (FINA), OIB 85821130368, GIARDINI 5,52100 Pula</item>
      <item>ERSTE&amp;STEIERMÄRKISCHE BANKA dioničko društvo, OIB 23057039320, Jadranski trg 3a,51000 Rijeka</item>
      <item>Valerio Cireddu, OIB 67108868158, Ulica Ernesta Fumisa 18,52470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46986916017</item>
      <item>, OIB 85821130368</item>
      <item>, OIB 23057039320</item>
      <item>, OIB 67108868158</item>
    </izvorni_sadrzaj>
    <derivirana_varijabla naziv="DomainObject.Predmet.SudioniciListNazivOIB_1">
      <item>, OIB 46986916017</item>
      <item>, OIB 85821130368</item>
      <item>, OIB 23057039320</item>
      <item>, OIB 67108868158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24, 52100 Pula</item>
    </izvorni_sadrzaj>
    <derivirana_varijabla naziv="DomainObject.Predmet.StecajniUpraviteljiListAddressOIB_1">
      <item>Kristijan Mijandrušić, OIB 96007816779, Kaštanjer 24,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247</properties:Words>
  <properties:Characters>1322</properties:Characters>
  <properties:Lines>68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2025-11-12T09:30:00Z</dcterms:created>
  <dc:creator>Jasmina Matika</dc:creator>
  <dc:description/>
  <cp:keywords/>
  <cp:lastModifiedBy>Jasmina Matika</cp:lastModifiedBy>
  <dcterms:modified xmlns:xsi="http://www.w3.org/2001/XMLSchema-instance" xsi:type="dcterms:W3CDTF">2025-12-15T12:20:00Z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St-264/2025-43 / Zapisnik - Skupština vjerovnika (St-264-25 - ZAPISNIK - SKUPŠTINA VJEROVNIKA - nedostatnost stečajne mase - 15-12-25.docx)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